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AA" w:rsidRDefault="00F31DAA" w:rsidP="00F31DAA">
      <w:pPr>
        <w:rPr>
          <w:sz w:val="2"/>
        </w:rPr>
      </w:pPr>
      <w:bookmarkStart w:id="0" w:name="Funcionarios"/>
      <w:bookmarkStart w:id="1" w:name="_GoBack"/>
      <w:bookmarkEnd w:id="0"/>
      <w:bookmarkEnd w:id="1"/>
    </w:p>
    <w:p w:rsidR="00F31DAA" w:rsidRDefault="00F31DAA" w:rsidP="00F31DAA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SAN JOSÉ DE CALASANZ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PS.C99.40.301.15001.024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PS.C99.40.301.15001.025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PS.C99.40.301.15001.059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(A CORUÑA)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PS.C99.40.501.15001.338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PS.C99.40.501.15001.616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9.464,70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PS.C99.40.501.15001.650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PS.C99.40.501.15001.651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PS.C99.40.501.15001.652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PS.C99.40.501.15001.653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TORRENTE BALLESTER (A CORUÑA)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PS.C99.40.801.15001.016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PS.C99.40.801.15001.045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PS.C99.40.801.15001.046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PS.C99.40.801.15001.047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PS.C99.40.801.15001.099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PS.C99.40.801.15001.106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8.569,26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(CARBALLO)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PS.C99.40.801.15190.013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COMPLEXO DE ATENCIÓN DE MENORES DE FERROL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PS.C99.40.301.15350.024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PS.C99.40.301.15350.025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PS.C99.40.301.15350.026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(FERROL)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PS.C99.40.801.15350.016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PS.C99.40.801.15350.017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PS.C99.40.801.15350.055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PS.C99.40.801.15350.057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PS.C99.40.801.15350.087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PS.C99.40.801.15350.088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PS.C99.40.801.15350.095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PS.C99.40.801.15350.154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PS.C99.40.801.15350.171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8.569,26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ASISTIDA DE MAIORES (OLEIROS)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PS.C99.40.801.15570.032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PS.C99.40.801.15570.033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PS.C99.40.801.15570.228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PS.C99.40.801.15570.229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PS.C99.40.801.15570.230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PS.C99.40.801.15570.231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PS.C99.40.801.15570.232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PS.C99.40.801.15570.233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PS.C99.40.801.15570.234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PS.C99.40.801.15570.381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PS.C99.40.801.15570.382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PS.C99.40.801.15570.383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PS.C99.40.801.15570.402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9.464,70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(A POBRA DO CARAMIÑAL)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PS.C99.40.801.15660.018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ASISTIDA DE MAIORES “VOLTA DO CASTRO” (SANTIAGO DE COMPOSTELA)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PS.C99.40.802.15770.030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PS.C99.40.802.15770.098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PS.C99.40.802.15770.099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PS.C99.40.802.15770.159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PS.C99.40.802.15770.172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PS.C99.40.802.15770.173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PS.C99.40.802.15770.174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PS.C99.40.802.15770.222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PS.C99.40.802.15770.260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9.464,70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A MILAGROSA (LUGO)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PS.C99.40.801.27001.024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PS.C99.40.801.27001.053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8.569,26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AS GÁNDARAS (LUGO)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PS.C99.40.802.27001.101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 COORDINADOR/A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PS.C99.40.802.27001.207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PS.C99.40.802.27001.208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PS.C99.40.802.27001.209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PS.C99.40.802.27001.210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PS.C99.40.802.27001.211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PS.C99.40.802.27001.267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PS.C99.40.802.27001.288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8.569,26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(BURELA)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PS.C99.40.801.27085.108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PS.C99.40.801.27085.217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PS.C99.40.801.27085.256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8.569,26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(MONFORTE DE LEMOS)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PS.C99.40.802.27300.016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PS.C99.40.802.27300.046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8.569,26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(SARRIA)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PS.C99.40.901.27560.104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PS.C99.40.901.27560.105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PS.C99.40.901.27560.185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PS.C99.40.901.27560.186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PS.C99.40.901.27560.187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PS.C99.40.901.27560.188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PS.C99.40.901.27560.189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PS.C99.40.901.27560.208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AXUDANTE/A DE COCIÑA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PS.C99.40.901.27560.237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A CARBALLEIRA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PS.C99.40.301.32001.042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 // QUENDA DE NOITE.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Nª Sª MIRAGRES (OURENSE)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PS.C99.40.801.32001.016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PS.C99.40.801.32001.101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PS.C99.40.801.32001.102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PS.C99.40.801.32001.103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PS.C99.40.801.32001.104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PS.C99.40.801.32001.111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AXUDANTE/A DE COCIÑA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lastRenderedPageBreak/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(O CARBALLIÑO)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PS.C99.40.801.32190.023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PS.C99.40.801.32190.040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PS.C99.40.801.32190.041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(CASTRO CALDELAS)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PS.C99.40.801.32230.016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(PONTEVEDRA)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PS.C99.40.801.36001.052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PS.C99.40.801.36001.053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PS.C99.40.801.36001.054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PS.C99.40.801.36001.109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PS.C99.40.801.36001.110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PS.C99.40.801.36001.123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8.569,26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(A ESTRADA)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PS.C99.40.801.36170.022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(MARÍN)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PS.C99.40.801.36260.028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PS.C99.40.801.36260.059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(REDONDELA)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PS.C99.40.901.36440.037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PS.C99.40.901.36440.085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PS.C99.40.901.36440.215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PS.C99.40.901.36440.216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PS.C99.40.901.36440.217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PS.C99.40.901.36440.218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PS.C99.40.901.36440.219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PS.C99.40.901.36440.220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PS.C99.40.901.36440.237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AXUDANTE/A DE COCIÑA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PS.C99.40.901.36440.267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PS.C99.40.901.36440.268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COMPLEXO RESIDENCIAL DE ATENCIÓN A PERSOAS DEPENDENTES (VIGO)</w:t>
      </w:r>
    </w:p>
    <w:p w:rsidR="00F31DAA" w:rsidRDefault="00F31DAA" w:rsidP="00F31DAA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PS.C99.40.800.36560.070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PS.C99.40.800.36560.071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PS.C99.40.800.36560.072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PS.C99.40.800.36560.185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PS.C99.40.800.36560.189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PS.C99.40.800.36560.218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PS.C99.40.800.36560.284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PS.C99.40.800.36560.285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PS.C99.40.800.36560.287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PS.C99.40.800.36560.288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PS.C99.40.800.36560.289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PS.C99.40.800.36560.361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PS.C99.40.800.36560.362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PS.C99.40.800.36560.363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PS.C99.40.800.36560.565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PS.C99.40.800.36560.654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PS.C99.40.800.36560.655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PS.C99.40.800.36560.713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F31DAA" w:rsidRDefault="00F31DAA" w:rsidP="00EC5829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6A7AFA" w:rsidRDefault="006A7AFA">
      <w:pPr>
        <w:pStyle w:val="Encabezado"/>
        <w:tabs>
          <w:tab w:val="clear" w:pos="4252"/>
          <w:tab w:val="clear" w:pos="8504"/>
        </w:tabs>
      </w:pPr>
    </w:p>
    <w:p w:rsidR="00372A4B" w:rsidRDefault="00372A4B">
      <w:pPr>
        <w:pStyle w:val="Encabezado"/>
        <w:tabs>
          <w:tab w:val="clear" w:pos="4252"/>
          <w:tab w:val="clear" w:pos="8504"/>
        </w:tabs>
      </w:pPr>
      <w:bookmarkStart w:id="2" w:name="Fin_func"/>
      <w:bookmarkEnd w:id="2"/>
    </w:p>
    <w:p w:rsidR="00372A4B" w:rsidRDefault="00372A4B">
      <w:pPr>
        <w:pStyle w:val="Encabezado"/>
        <w:tabs>
          <w:tab w:val="clear" w:pos="4252"/>
          <w:tab w:val="clear" w:pos="8504"/>
        </w:tabs>
        <w:sectPr w:rsidR="00372A4B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</w:p>
    <w:p w:rsidR="00F31DAA" w:rsidRDefault="00F31DAA" w:rsidP="00F31DAA">
      <w:pPr>
        <w:rPr>
          <w:sz w:val="2"/>
        </w:rPr>
      </w:pPr>
      <w:bookmarkStart w:id="3" w:name="Laborales"/>
      <w:bookmarkEnd w:id="3"/>
    </w:p>
    <w:p w:rsidR="00F31DAA" w:rsidRDefault="00F31DAA" w:rsidP="00F31DAA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70"/>
        <w:rPr>
          <w:sz w:val="18"/>
        </w:rPr>
      </w:pPr>
      <w:r>
        <w:rPr>
          <w:b/>
          <w:sz w:val="18"/>
        </w:rPr>
        <w:t>SERVIZOS PERIFÉRICOS</w:t>
      </w:r>
    </w:p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(FERROL)</w:t>
      </w:r>
    </w:p>
    <w:p w:rsidR="00F31DAA" w:rsidRDefault="00F31DAA" w:rsidP="00F31DAA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PS.C99.40.801.15350.091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OFICIAL 2ª COCIÑA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B14 // B18</w:t>
            </w:r>
          </w:p>
          <w:p w:rsidR="00F31DAA" w:rsidRDefault="00F31DAA" w:rsidP="00EC5829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ASISTIDA DE MAIORES (OLEIROS)</w:t>
      </w:r>
    </w:p>
    <w:p w:rsidR="00F31DAA" w:rsidRDefault="00F31DAA" w:rsidP="00F31DAA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PS.C99.40.801.15570.291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OFICIAL 2ª COCIÑA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F31DAA" w:rsidRDefault="00F31DAA" w:rsidP="00EC5829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(PONTEVEDRA)</w:t>
      </w:r>
    </w:p>
    <w:p w:rsidR="00F31DAA" w:rsidRDefault="00F31DAA" w:rsidP="00F31DAA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PS.C99.40.801.36001.063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OFICIAL 2ª COCIÑA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B14 // B18</w:t>
            </w:r>
          </w:p>
          <w:p w:rsidR="00F31DAA" w:rsidRDefault="00F31DAA" w:rsidP="00EC5829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(MARÍN)</w:t>
      </w:r>
    </w:p>
    <w:p w:rsidR="00F31DAA" w:rsidRDefault="00F31DAA" w:rsidP="00F31DAA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PS.C99.40.801.36260.039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OFICIAL 2ª COCIÑA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B14 // B18</w:t>
            </w:r>
          </w:p>
          <w:p w:rsidR="00F31DAA" w:rsidRDefault="00F31DAA" w:rsidP="00EC5829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F31DAA" w:rsidRDefault="00F31DAA" w:rsidP="00F31DAA">
      <w:pPr>
        <w:rPr>
          <w:sz w:val="8"/>
        </w:rPr>
      </w:pPr>
    </w:p>
    <w:p w:rsidR="00F31DAA" w:rsidRDefault="00F31DAA" w:rsidP="00F31DAA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COMPLEXO RESIDENCIAL DE ATENCIÓN A PERSOAS DEPENDENTES (VIGO)</w:t>
      </w:r>
    </w:p>
    <w:p w:rsidR="00F31DAA" w:rsidRDefault="00F31DAA" w:rsidP="00F31DAA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F31DAA" w:rsidTr="00EC58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PS.C99.40.800.36560.662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OFICIAL 2ª COCIÑA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F31DAA" w:rsidRDefault="00F31DAA" w:rsidP="00EC5829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F31DAA" w:rsidRDefault="00F31DAA" w:rsidP="00EC5829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F31DAA" w:rsidRDefault="00F31DAA" w:rsidP="00EC5829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372A4B" w:rsidRDefault="00372A4B"/>
    <w:p w:rsidR="00F31DAA" w:rsidRDefault="00F31DAA">
      <w:pPr>
        <w:pStyle w:val="Encabezado"/>
        <w:tabs>
          <w:tab w:val="clear" w:pos="4252"/>
          <w:tab w:val="clear" w:pos="8504"/>
        </w:tabs>
        <w:sectPr w:rsidR="00F31DAA">
          <w:headerReference w:type="default" r:id="rId11"/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  <w:bookmarkStart w:id="4" w:name="Fin_labo"/>
      <w:bookmarkEnd w:id="4"/>
    </w:p>
    <w:p w:rsidR="00F31DAA" w:rsidRDefault="00F31DAA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F31DAA" w:rsidRDefault="00F31DAA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31DAA" w:rsidRDefault="00F31DAA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F31DAA" w:rsidRDefault="00F31DAA">
      <w:pPr>
        <w:pStyle w:val="Encabezado"/>
        <w:tabs>
          <w:tab w:val="clear" w:pos="4252"/>
          <w:tab w:val="clear" w:pos="8504"/>
        </w:tabs>
      </w:pPr>
    </w:p>
    <w:p w:rsidR="00F31DAA" w:rsidRDefault="00F31DAA">
      <w:pPr>
        <w:pStyle w:val="Encabezado"/>
        <w:tabs>
          <w:tab w:val="clear" w:pos="4252"/>
          <w:tab w:val="clear" w:pos="8504"/>
        </w:tabs>
      </w:pPr>
    </w:p>
    <w:p w:rsidR="00F31DAA" w:rsidRDefault="00F31DAA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F31DAA" w:rsidRDefault="00F31DAA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31DAA" w:rsidRDefault="00F31DAA">
      <w:pPr>
        <w:pStyle w:val="Encabezado"/>
        <w:tabs>
          <w:tab w:val="clear" w:pos="4252"/>
          <w:tab w:val="clear" w:pos="8504"/>
        </w:tabs>
      </w:pPr>
      <w:r>
        <w:tab/>
        <w:t>EDC</w:t>
      </w:r>
      <w:r>
        <w:tab/>
        <w:t>ESPECIAL (ESCALA DE AUXILIARES DE CLÍNICA)</w:t>
      </w:r>
    </w:p>
    <w:p w:rsidR="00F31DAA" w:rsidRDefault="00F31DAA">
      <w:pPr>
        <w:pStyle w:val="Encabezado"/>
        <w:tabs>
          <w:tab w:val="clear" w:pos="4252"/>
          <w:tab w:val="clear" w:pos="8504"/>
        </w:tabs>
      </w:pPr>
      <w:r>
        <w:tab/>
        <w:t>EMS1</w:t>
      </w:r>
      <w:r>
        <w:tab/>
        <w:t>ESPECIAL (ESC. TÉCNICOS FACULTATIVOS - ESP. ENFERMARÍA)</w:t>
      </w:r>
    </w:p>
    <w:p w:rsidR="00F31DAA" w:rsidRDefault="00F31DAA">
      <w:pPr>
        <w:pStyle w:val="Encabezado"/>
        <w:tabs>
          <w:tab w:val="clear" w:pos="4252"/>
          <w:tab w:val="clear" w:pos="8504"/>
        </w:tabs>
      </w:pPr>
      <w:r>
        <w:tab/>
        <w:t>EMS2</w:t>
      </w:r>
      <w:r>
        <w:tab/>
        <w:t>ESPECIAL (ESC. TÉCNICOS FACULTATIVOS - ESP. EDUCADORES)</w:t>
      </w:r>
    </w:p>
    <w:p w:rsidR="00F31DAA" w:rsidRDefault="00F31DAA">
      <w:pPr>
        <w:pStyle w:val="Encabezado"/>
        <w:tabs>
          <w:tab w:val="clear" w:pos="4252"/>
          <w:tab w:val="clear" w:pos="8504"/>
        </w:tabs>
      </w:pPr>
      <w:r>
        <w:tab/>
        <w:t>XELC</w:t>
      </w:r>
      <w:r>
        <w:tab/>
        <w:t>XERAL (ESCALA PERSOAL LIMPEZA E REC. NAT. - ESP. LIMPEZA E COCIÑA)</w:t>
      </w:r>
    </w:p>
    <w:p w:rsidR="00F31DAA" w:rsidRDefault="00F31DAA">
      <w:pPr>
        <w:pStyle w:val="Encabezado"/>
        <w:tabs>
          <w:tab w:val="clear" w:pos="4252"/>
          <w:tab w:val="clear" w:pos="8504"/>
        </w:tabs>
        <w:rPr>
          <w:b/>
        </w:rPr>
      </w:pPr>
    </w:p>
    <w:p w:rsidR="00F31DAA" w:rsidRDefault="00F31DAA">
      <w:pPr>
        <w:pStyle w:val="Encabezado"/>
        <w:tabs>
          <w:tab w:val="clear" w:pos="4252"/>
          <w:tab w:val="clear" w:pos="8504"/>
        </w:tabs>
        <w:rPr>
          <w:b/>
        </w:rPr>
      </w:pPr>
    </w:p>
    <w:p w:rsidR="00F31DAA" w:rsidRDefault="00F31DAA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F31DAA" w:rsidRDefault="00F31DAA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31DAA" w:rsidRDefault="00F31DAA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F31DAA" w:rsidRDefault="00F31DAA">
      <w:pPr>
        <w:pStyle w:val="Encabezado"/>
        <w:tabs>
          <w:tab w:val="clear" w:pos="4252"/>
          <w:tab w:val="clear" w:pos="8504"/>
        </w:tabs>
        <w:rPr>
          <w:b/>
        </w:rPr>
      </w:pPr>
    </w:p>
    <w:p w:rsidR="00F31DAA" w:rsidRDefault="00F31DAA">
      <w:pPr>
        <w:pStyle w:val="Encabezado"/>
        <w:tabs>
          <w:tab w:val="clear" w:pos="4252"/>
          <w:tab w:val="clear" w:pos="8504"/>
        </w:tabs>
        <w:rPr>
          <w:b/>
        </w:rPr>
      </w:pPr>
    </w:p>
    <w:p w:rsidR="00F31DAA" w:rsidRDefault="00F31DAA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COMPLEMENTOS SALARIAIS</w:t>
      </w:r>
    </w:p>
    <w:p w:rsidR="00F31DAA" w:rsidRDefault="00F31DAA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31DAA" w:rsidRDefault="00F31DAA">
      <w:pPr>
        <w:pStyle w:val="Encabezado"/>
        <w:tabs>
          <w:tab w:val="clear" w:pos="4252"/>
          <w:tab w:val="clear" w:pos="8504"/>
        </w:tabs>
      </w:pPr>
      <w:r>
        <w:tab/>
        <w:t>B10</w:t>
      </w:r>
      <w:r>
        <w:tab/>
        <w:t>COMPLEMENTO SALARIAL DE SINGULARIDADE POR PERIGOSIDADE.</w:t>
      </w:r>
    </w:p>
    <w:p w:rsidR="00F31DAA" w:rsidRDefault="00F31DAA">
      <w:pPr>
        <w:pStyle w:val="Encabezado"/>
        <w:tabs>
          <w:tab w:val="clear" w:pos="4252"/>
          <w:tab w:val="clear" w:pos="8504"/>
        </w:tabs>
      </w:pPr>
      <w:r>
        <w:tab/>
        <w:t>B14</w:t>
      </w:r>
      <w:r>
        <w:tab/>
        <w:t>COMPLEMENTO SALARIAL DE SINGULARIDADE DE ESPECIAL DEDICACIÓN.</w:t>
      </w:r>
    </w:p>
    <w:p w:rsidR="00372A4B" w:rsidRDefault="00F31DAA">
      <w:pPr>
        <w:pStyle w:val="Encabezado"/>
        <w:tabs>
          <w:tab w:val="clear" w:pos="4252"/>
          <w:tab w:val="clear" w:pos="8504"/>
        </w:tabs>
      </w:pPr>
      <w:r>
        <w:tab/>
        <w:t>B18</w:t>
      </w:r>
      <w:r>
        <w:tab/>
        <w:t xml:space="preserve">COMPLEMENTO SALARIAL DE SINGULARIDADE POR PENOSIDADE. </w:t>
      </w:r>
    </w:p>
    <w:sectPr w:rsidR="00372A4B">
      <w:headerReference w:type="first" r:id="rId15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DAA" w:rsidRDefault="00F31DAA">
      <w:r>
        <w:separator/>
      </w:r>
    </w:p>
  </w:endnote>
  <w:endnote w:type="continuationSeparator" w:id="0">
    <w:p w:rsidR="00F31DAA" w:rsidRDefault="00F3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F31DAA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lang w:val="es-ES"/>
      </w:rPr>
    </w:pPr>
    <w:r>
      <w:rPr>
        <w:lang w:val="es-ES"/>
      </w:rPr>
      <w:t xml:space="preserve">-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F31DAA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lang w:val="es-ES"/>
      </w:rPr>
      <w:t xml:space="preserve">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>
      <w:rPr>
        <w:rStyle w:val="Nmerodepgina"/>
        <w:noProof/>
        <w:sz w:val="16"/>
      </w:rPr>
      <w:t>3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F31DAA">
      <w:rPr>
        <w:rStyle w:val="Nmerodepgina"/>
        <w:noProof/>
        <w:sz w:val="16"/>
      </w:rPr>
      <w:t>9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DAA" w:rsidRDefault="00F31DAA">
      <w:r>
        <w:separator/>
      </w:r>
    </w:p>
  </w:footnote>
  <w:footnote w:type="continuationSeparator" w:id="0">
    <w:p w:rsidR="00F31DAA" w:rsidRDefault="00F31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F31DAA">
    <w:pPr>
      <w:pStyle w:val="Encabezado"/>
      <w:ind w:right="84"/>
      <w:jc w:val="right"/>
      <w:rPr>
        <w:b/>
      </w:rPr>
    </w:pPr>
    <w:r>
      <w:rPr>
        <w:b/>
      </w:rPr>
      <w:t>20/12/2023</w:t>
    </w:r>
  </w:p>
  <w:p w:rsidR="00372A4B" w:rsidRDefault="00F31DAA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372A4B" w:rsidRDefault="00372A4B">
    <w:pPr>
      <w:pStyle w:val="Encabezado"/>
      <w:jc w:val="center"/>
      <w:rPr>
        <w:b/>
        <w:sz w:val="24"/>
      </w:rPr>
    </w:pPr>
  </w:p>
  <w:tbl>
    <w:tblPr>
      <w:tblW w:w="16358" w:type="dxa"/>
      <w:tblInd w:w="-28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5019"/>
      <w:gridCol w:w="340"/>
      <w:gridCol w:w="794"/>
      <w:gridCol w:w="567"/>
      <w:gridCol w:w="732"/>
      <w:gridCol w:w="1428"/>
      <w:gridCol w:w="624"/>
      <w:gridCol w:w="624"/>
      <w:gridCol w:w="1134"/>
      <w:gridCol w:w="1134"/>
      <w:gridCol w:w="2091"/>
    </w:tblGrid>
    <w:tr w:rsidR="006A7AFA" w:rsidTr="006A7AFA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5019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2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</w:t>
          </w: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Adm. P.</w:t>
          </w:r>
        </w:p>
      </w:tc>
      <w:tc>
        <w:tcPr>
          <w:tcW w:w="624" w:type="dxa"/>
          <w:vAlign w:val="bottom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91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F31DAA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POLÍTICA SOCIAL E XUVENTUDE</w:t>
    </w:r>
  </w:p>
  <w:p w:rsidR="00372A4B" w:rsidRDefault="00F31DAA">
    <w:pPr>
      <w:pStyle w:val="Encabezado"/>
      <w:ind w:right="84"/>
      <w:jc w:val="right"/>
      <w:rPr>
        <w:b/>
      </w:rPr>
    </w:pPr>
    <w:r>
      <w:rPr>
        <w:b/>
      </w:rPr>
      <w:t>20/12/2023</w:t>
    </w:r>
  </w:p>
  <w:p w:rsidR="00372A4B" w:rsidRDefault="00372A4B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372A4B" w:rsidRDefault="00372A4B">
    <w:pPr>
      <w:pStyle w:val="Encabezado"/>
      <w:ind w:right="84"/>
      <w:jc w:val="center"/>
      <w:rPr>
        <w:b/>
        <w:sz w:val="12"/>
      </w:rPr>
    </w:pPr>
  </w:p>
  <w:tbl>
    <w:tblPr>
      <w:tblW w:w="16358" w:type="dxa"/>
      <w:tblInd w:w="-28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5019"/>
      <w:gridCol w:w="340"/>
      <w:gridCol w:w="794"/>
      <w:gridCol w:w="567"/>
      <w:gridCol w:w="732"/>
      <w:gridCol w:w="1428"/>
      <w:gridCol w:w="624"/>
      <w:gridCol w:w="624"/>
      <w:gridCol w:w="1134"/>
      <w:gridCol w:w="1134"/>
      <w:gridCol w:w="2091"/>
    </w:tblGrid>
    <w:tr w:rsidR="00800E67" w:rsidTr="00800E67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5019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2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00E67" w:rsidRDefault="00800E67" w:rsidP="00D03BD4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</w:t>
          </w:r>
        </w:p>
        <w:p w:rsidR="00800E67" w:rsidRDefault="00800E67" w:rsidP="00D03BD4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Adm. P.</w:t>
          </w:r>
        </w:p>
      </w:tc>
      <w:tc>
        <w:tcPr>
          <w:tcW w:w="624" w:type="dxa"/>
          <w:vAlign w:val="bottom"/>
        </w:tcPr>
        <w:p w:rsidR="00800E67" w:rsidRDefault="00800E67" w:rsidP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91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Encabezado"/>
      <w:ind w:right="84"/>
      <w:jc w:val="right"/>
      <w:rPr>
        <w:b/>
      </w:rPr>
    </w:pPr>
  </w:p>
  <w:p w:rsidR="00372A4B" w:rsidRDefault="00372A4B">
    <w:pPr>
      <w:pStyle w:val="Encabezado"/>
      <w:rPr>
        <w:b/>
        <w:u w:val="double"/>
      </w:rPr>
    </w:pPr>
    <w:r>
      <w:rPr>
        <w:b/>
        <w:u w:val="double"/>
      </w:rPr>
      <w:t>_LDconselleria_</w:t>
    </w:r>
  </w:p>
  <w:p w:rsidR="00372A4B" w:rsidRDefault="00372A4B">
    <w:pPr>
      <w:pStyle w:val="Encabezado"/>
      <w:jc w:val="center"/>
      <w:rPr>
        <w:b/>
        <w:sz w:val="24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913"/>
      <w:gridCol w:w="4636"/>
      <w:gridCol w:w="567"/>
      <w:gridCol w:w="850"/>
      <w:gridCol w:w="1341"/>
      <w:gridCol w:w="1188"/>
      <w:gridCol w:w="1198"/>
      <w:gridCol w:w="1198"/>
      <w:gridCol w:w="3277"/>
    </w:tblGrid>
    <w:tr w:rsidR="00372A4B">
      <w:tblPrEx>
        <w:tblCellMar>
          <w:top w:w="0" w:type="dxa"/>
          <w:bottom w:w="0" w:type="dxa"/>
        </w:tblCellMar>
      </w:tblPrEx>
      <w:trPr>
        <w:cantSplit/>
      </w:trPr>
      <w:tc>
        <w:tcPr>
          <w:tcW w:w="1913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636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56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850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Grupo</w:t>
          </w:r>
        </w:p>
      </w:tc>
      <w:tc>
        <w:tcPr>
          <w:tcW w:w="1341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Categoría</w:t>
          </w:r>
        </w:p>
      </w:tc>
      <w:tc>
        <w:tcPr>
          <w:tcW w:w="118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9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1198" w:type="dxa"/>
          <w:vAlign w:val="bottom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Complemento  singularidade</w:t>
          </w:r>
        </w:p>
      </w:tc>
      <w:tc>
        <w:tcPr>
          <w:tcW w:w="327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jc w:val="both"/>
      <w:rPr>
        <w:sz w:val="1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Pr="00F31DAA" w:rsidRDefault="00F31DAA" w:rsidP="00F31DAA">
    <w:pPr>
      <w:pStyle w:val="Encabezado"/>
      <w:ind w:right="84"/>
      <w:jc w:val="right"/>
      <w:rPr>
        <w:b/>
      </w:rPr>
    </w:pPr>
    <w:r w:rsidRPr="00F31DAA">
      <w:rPr>
        <w:b/>
      </w:rPr>
      <w:t>20/12/2023</w:t>
    </w:r>
  </w:p>
  <w:p w:rsidR="00372A4B" w:rsidRDefault="00372A4B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laboral</w:t>
    </w:r>
  </w:p>
  <w:p w:rsidR="00372A4B" w:rsidRDefault="00372A4B">
    <w:pPr>
      <w:pStyle w:val="Encabezado"/>
      <w:ind w:right="84"/>
      <w:jc w:val="center"/>
      <w:rPr>
        <w:b/>
        <w:sz w:val="12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913"/>
      <w:gridCol w:w="4636"/>
      <w:gridCol w:w="567"/>
      <w:gridCol w:w="850"/>
      <w:gridCol w:w="1341"/>
      <w:gridCol w:w="1188"/>
      <w:gridCol w:w="1198"/>
      <w:gridCol w:w="1198"/>
      <w:gridCol w:w="3277"/>
    </w:tblGrid>
    <w:tr w:rsidR="00372A4B">
      <w:tblPrEx>
        <w:tblCellMar>
          <w:top w:w="0" w:type="dxa"/>
          <w:bottom w:w="0" w:type="dxa"/>
        </w:tblCellMar>
      </w:tblPrEx>
      <w:trPr>
        <w:cantSplit/>
      </w:trPr>
      <w:tc>
        <w:tcPr>
          <w:tcW w:w="1913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636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56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850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Grupo</w:t>
          </w:r>
        </w:p>
      </w:tc>
      <w:tc>
        <w:tcPr>
          <w:tcW w:w="1341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Categoría</w:t>
          </w:r>
        </w:p>
      </w:tc>
      <w:tc>
        <w:tcPr>
          <w:tcW w:w="118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9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1198" w:type="dxa"/>
          <w:vAlign w:val="bottom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Complemento  singularidade</w:t>
          </w:r>
        </w:p>
      </w:tc>
      <w:tc>
        <w:tcPr>
          <w:tcW w:w="327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rPr>
        <w:sz w:val="1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DAA" w:rsidRDefault="00F31DAA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AA"/>
    <w:rsid w:val="0002440A"/>
    <w:rsid w:val="002E2754"/>
    <w:rsid w:val="00372A4B"/>
    <w:rsid w:val="006A7AFA"/>
    <w:rsid w:val="00800E67"/>
    <w:rsid w:val="008A1C2B"/>
    <w:rsid w:val="0093208B"/>
    <w:rsid w:val="00D03BD4"/>
    <w:rsid w:val="00F3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T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RPTT97S_SG_F.DOT</Template>
  <TotalTime>1</TotalTime>
  <Pages>9</Pages>
  <Words>2227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RPT, funcionarios, versión w97</vt:lpstr>
    </vt:vector>
  </TitlesOfParts>
  <Company>XUNTA DE GALICIA</Company>
  <LinksUpToDate>false</LinksUpToDate>
  <CharactersWithSpaces>14450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RPT, funcionarios, versión w97</dc:title>
  <dc:creator>HP Inc.</dc:creator>
  <cp:lastModifiedBy>HP Inc.</cp:lastModifiedBy>
  <cp:revision>1</cp:revision>
  <cp:lastPrinted>1601-01-01T00:00:00Z</cp:lastPrinted>
  <dcterms:created xsi:type="dcterms:W3CDTF">2023-12-20T08:47:00Z</dcterms:created>
  <dcterms:modified xsi:type="dcterms:W3CDTF">2023-12-20T08:48:00Z</dcterms:modified>
</cp:coreProperties>
</file>